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360"/>
        <w:gridCol w:w="908"/>
        <w:gridCol w:w="454"/>
        <w:gridCol w:w="1360"/>
        <w:gridCol w:w="1357"/>
      </w:tblGrid>
      <w:tr w:rsidR="0027439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27439C" w:rsidRDefault="0027439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27439C" w:rsidRPr="009B46D5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46D5">
              <w:rPr>
                <w:rFonts w:ascii="Cambria" w:hAnsi="Cambria" w:cs="Cambria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27439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 </w:t>
            </w:r>
          </w:p>
          <w:p w:rsidR="0027439C" w:rsidRPr="009B46D5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46D5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27439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  <w:p w:rsidR="0027439C" w:rsidRPr="009003D2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27439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27439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27439C" w:rsidRPr="009B46D5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46D5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 w:rsidRPr="004A185F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27439C" w:rsidRDefault="0027439C" w:rsidP="009D3EE3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filologia polska - </w:t>
            </w:r>
          </w:p>
          <w:p w:rsidR="0027439C" w:rsidRPr="004A185F" w:rsidRDefault="0027439C" w:rsidP="009D3EE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4A185F"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27439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3173" w:type="dxa"/>
            <w:gridSpan w:val="3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27439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27439C">
        <w:trPr>
          <w:cantSplit/>
          <w:trHeight w:val="757"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27439C" w:rsidRDefault="0027439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7439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mgr Irena Chrul</w:t>
            </w:r>
          </w:p>
        </w:tc>
      </w:tr>
      <w:tr w:rsidR="0027439C">
        <w:tc>
          <w:tcPr>
            <w:tcW w:w="2988" w:type="dxa"/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7439C" w:rsidRPr="00320445" w:rsidRDefault="0027439C" w:rsidP="00320445">
            <w:pPr>
              <w:spacing w:before="100" w:beforeAutospacing="1" w:after="100" w:afterAutospacing="1"/>
            </w:pPr>
            <w:r w:rsidRPr="001A5F0F">
              <w:t>mgr Irena Chrul</w:t>
            </w:r>
            <w:r>
              <w:t xml:space="preserve">, </w:t>
            </w:r>
            <w:r w:rsidRPr="001A5F0F">
              <w:t>mgr Marlena Kardasz</w:t>
            </w:r>
            <w:r>
              <w:t xml:space="preserve">, </w:t>
            </w:r>
            <w:r w:rsidRPr="001A5F0F">
              <w:t>mgr Grażyna Zumkowska</w:t>
            </w:r>
            <w:r>
              <w:t>, mgr Dariusz Leszczyński</w:t>
            </w:r>
          </w:p>
        </w:tc>
      </w:tr>
      <w:tr w:rsidR="0027439C">
        <w:tc>
          <w:tcPr>
            <w:tcW w:w="2988" w:type="dxa"/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7439C" w:rsidRPr="009B46D5" w:rsidRDefault="0027439C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9B46D5">
              <w:rPr>
                <w:sz w:val="22"/>
                <w:szCs w:val="22"/>
              </w:rPr>
              <w:t>Utrwalenie widomości i umiejętności nabytych na poprzednich etapach nauki;</w:t>
            </w:r>
          </w:p>
          <w:p w:rsidR="0027439C" w:rsidRPr="009B46D5" w:rsidRDefault="0027439C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9B46D5">
              <w:rPr>
                <w:sz w:val="22"/>
                <w:szCs w:val="22"/>
              </w:rPr>
              <w:t>Dalsze rozwijanie sprawności rozumienia ze słuchu i mówienia;</w:t>
            </w:r>
          </w:p>
          <w:p w:rsidR="0027439C" w:rsidRPr="009B46D5" w:rsidRDefault="0027439C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9B46D5">
              <w:rPr>
                <w:sz w:val="22"/>
                <w:szCs w:val="22"/>
              </w:rPr>
              <w:t>Dalsze rozwijanie sprawności czytania ze zrozumieniem i pisania;</w:t>
            </w:r>
          </w:p>
          <w:p w:rsidR="0027439C" w:rsidRPr="009B46D5" w:rsidRDefault="0027439C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9B46D5">
              <w:rPr>
                <w:sz w:val="22"/>
                <w:szCs w:val="22"/>
              </w:rPr>
              <w:t>Doskonalenie poznanych wcześniej funkcji językowych umożliwiających w miarę swobodne posługiwanie się językiem angielskim w wielu sytuacjach życia codziennego;</w:t>
            </w:r>
          </w:p>
          <w:p w:rsidR="0027439C" w:rsidRPr="009B46D5" w:rsidRDefault="0027439C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9B46D5">
              <w:rPr>
                <w:sz w:val="22"/>
                <w:szCs w:val="22"/>
              </w:rPr>
              <w:t>Tworzenie strategii efektywnego uczenia się poprzez planowanie i organizowanie własnej nauki oraz samoocenę swych osiągnięć.</w:t>
            </w:r>
          </w:p>
        </w:tc>
      </w:tr>
      <w:tr w:rsidR="0027439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7439C" w:rsidRPr="009B46D5" w:rsidRDefault="0027439C">
            <w:pPr>
              <w:rPr>
                <w:rFonts w:ascii="Cambria" w:hAnsi="Cambria" w:cs="Cambria"/>
                <w:sz w:val="22"/>
                <w:szCs w:val="22"/>
              </w:rPr>
            </w:pPr>
            <w:r w:rsidRPr="009B46D5">
              <w:rPr>
                <w:rFonts w:ascii="Cambria" w:hAnsi="Cambria" w:cs="Cambria"/>
                <w:sz w:val="22"/>
                <w:szCs w:val="22"/>
              </w:rPr>
              <w:t>Wymagana znajomość języka angielskiego  - egzamin maturalny (poziom podstawowy)</w:t>
            </w:r>
          </w:p>
        </w:tc>
      </w:tr>
    </w:tbl>
    <w:p w:rsidR="0027439C" w:rsidRDefault="0027439C">
      <w:pPr>
        <w:rPr>
          <w:rFonts w:ascii="Cambria" w:hAnsi="Cambria" w:cs="Cambria"/>
          <w:sz w:val="24"/>
          <w:szCs w:val="24"/>
        </w:rPr>
      </w:pPr>
    </w:p>
    <w:p w:rsidR="0027439C" w:rsidRDefault="0027439C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838"/>
        <w:gridCol w:w="1260"/>
      </w:tblGrid>
      <w:tr w:rsidR="0027439C">
        <w:trPr>
          <w:cantSplit/>
          <w:trHeight w:val="619"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27439C" w:rsidRPr="003060C4">
        <w:trPr>
          <w:cantSplit/>
        </w:trPr>
        <w:tc>
          <w:tcPr>
            <w:tcW w:w="907" w:type="dxa"/>
            <w:tcBorders>
              <w:top w:val="single" w:sz="12" w:space="0" w:color="auto"/>
              <w:bottom w:val="nil"/>
            </w:tcBorders>
            <w:vAlign w:val="center"/>
          </w:tcPr>
          <w:p w:rsidR="0027439C" w:rsidRDefault="0027439C" w:rsidP="00F86FD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8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7439C" w:rsidRDefault="0027439C" w:rsidP="00F86FD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27439C" w:rsidRPr="003060C4" w:rsidRDefault="0027439C" w:rsidP="00F86FDF">
            <w:pPr>
              <w:jc w:val="center"/>
              <w:rPr>
                <w:rFonts w:ascii="Cambria" w:hAnsi="Cambria" w:cs="Cambria"/>
              </w:rPr>
            </w:pPr>
            <w:r w:rsidRPr="003060C4">
              <w:rPr>
                <w:rFonts w:ascii="Cambria" w:hAnsi="Cambria" w:cs="Cambria"/>
              </w:rPr>
              <w:t xml:space="preserve">Odniesienie do efektów dla </w:t>
            </w:r>
            <w:r w:rsidRPr="003060C4">
              <w:rPr>
                <w:rFonts w:ascii="Cambria" w:hAnsi="Cambria" w:cs="Cambria"/>
                <w:b/>
                <w:bCs/>
              </w:rPr>
              <w:t>kierunku</w:t>
            </w:r>
          </w:p>
        </w:tc>
      </w:tr>
      <w:tr w:rsidR="0027439C" w:rsidRPr="00EC2711">
        <w:trPr>
          <w:cantSplit/>
        </w:trPr>
        <w:tc>
          <w:tcPr>
            <w:tcW w:w="907" w:type="dxa"/>
            <w:vAlign w:val="center"/>
          </w:tcPr>
          <w:p w:rsidR="0027439C" w:rsidRPr="00EC2711" w:rsidRDefault="0027439C" w:rsidP="00227FB1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  <w:vAlign w:val="center"/>
          </w:tcPr>
          <w:p w:rsidR="0027439C" w:rsidRPr="00EC2711" w:rsidRDefault="0027439C" w:rsidP="00227FB1">
            <w:pPr>
              <w:pStyle w:val="BodyText"/>
              <w:rPr>
                <w:rFonts w:cs="Times New Roman"/>
              </w:rPr>
            </w:pPr>
            <w:r>
              <w:t>Student w</w:t>
            </w:r>
            <w:r w:rsidRPr="00EC2711">
              <w:t>yszukuje i selekcjonuje informacje w różnych w różnych typowych i nietypowych kontekstach</w:t>
            </w:r>
            <w:r>
              <w:t>.</w:t>
            </w:r>
          </w:p>
        </w:tc>
        <w:tc>
          <w:tcPr>
            <w:tcW w:w="1260" w:type="dxa"/>
            <w:vAlign w:val="center"/>
          </w:tcPr>
          <w:p w:rsidR="0027439C" w:rsidRPr="00EC2711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27439C" w:rsidRPr="00EC2711">
        <w:trPr>
          <w:cantSplit/>
        </w:trPr>
        <w:tc>
          <w:tcPr>
            <w:tcW w:w="907" w:type="dxa"/>
            <w:vAlign w:val="center"/>
          </w:tcPr>
          <w:p w:rsidR="0027439C" w:rsidRPr="00EC2711" w:rsidRDefault="0027439C" w:rsidP="00227FB1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27439C" w:rsidRPr="00EC2711" w:rsidRDefault="0027439C" w:rsidP="00227FB1">
            <w:pPr>
              <w:pStyle w:val="BodyText"/>
            </w:pPr>
            <w:r>
              <w:t>Student p</w:t>
            </w:r>
            <w:r w:rsidRPr="00EC2711">
              <w:t>otrafi rozpoznać i zinterpretować różne typowe formy wypowiedzi pisemnej i ustnej</w:t>
            </w:r>
            <w:r>
              <w:t xml:space="preserve"> w języku angielskim</w:t>
            </w:r>
            <w:r w:rsidRPr="00EC2711">
              <w:t>.</w:t>
            </w:r>
          </w:p>
        </w:tc>
        <w:tc>
          <w:tcPr>
            <w:tcW w:w="1260" w:type="dxa"/>
            <w:vAlign w:val="center"/>
          </w:tcPr>
          <w:p w:rsidR="0027439C" w:rsidRPr="00EC2711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K_U06</w:t>
            </w:r>
          </w:p>
        </w:tc>
      </w:tr>
      <w:tr w:rsidR="0027439C" w:rsidRPr="00EC2711">
        <w:trPr>
          <w:cantSplit/>
        </w:trPr>
        <w:tc>
          <w:tcPr>
            <w:tcW w:w="907" w:type="dxa"/>
            <w:vAlign w:val="center"/>
          </w:tcPr>
          <w:p w:rsidR="0027439C" w:rsidRPr="00EC2711" w:rsidRDefault="0027439C" w:rsidP="00227FB1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27439C" w:rsidRPr="00EC2711" w:rsidRDefault="0027439C" w:rsidP="00227FB1">
            <w:pPr>
              <w:pStyle w:val="BodyText"/>
            </w:pPr>
            <w:r>
              <w:t>Student p</w:t>
            </w:r>
            <w:r w:rsidRPr="00EC2711">
              <w:t xml:space="preserve">otrafi wziąć udział w konwersacji stosując różne kanały i techniki komunikacyjne w języku </w:t>
            </w:r>
            <w:r>
              <w:t>angielskim</w:t>
            </w:r>
            <w:r w:rsidRPr="00EC2711">
              <w:t>.</w:t>
            </w:r>
          </w:p>
        </w:tc>
        <w:tc>
          <w:tcPr>
            <w:tcW w:w="1260" w:type="dxa"/>
            <w:vAlign w:val="center"/>
          </w:tcPr>
          <w:p w:rsidR="0027439C" w:rsidRPr="00EC2711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K_U09</w:t>
            </w:r>
          </w:p>
        </w:tc>
      </w:tr>
      <w:tr w:rsidR="0027439C" w:rsidRPr="00EC2711">
        <w:trPr>
          <w:cantSplit/>
          <w:trHeight w:val="1035"/>
        </w:trPr>
        <w:tc>
          <w:tcPr>
            <w:tcW w:w="907" w:type="dxa"/>
            <w:vAlign w:val="center"/>
          </w:tcPr>
          <w:p w:rsidR="0027439C" w:rsidRPr="00EC2711" w:rsidRDefault="0027439C" w:rsidP="00227FB1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27439C" w:rsidRPr="00EC2711" w:rsidRDefault="0027439C" w:rsidP="00227FB1">
            <w:pPr>
              <w:pStyle w:val="BodyText"/>
            </w:pPr>
            <w:r>
              <w:t>Student p</w:t>
            </w:r>
            <w:r w:rsidRPr="00EC2711">
              <w:t xml:space="preserve">otrafi </w:t>
            </w:r>
            <w:r>
              <w:t xml:space="preserve">skonstruować ustnie, </w:t>
            </w:r>
            <w:r w:rsidRPr="00EC2711">
              <w:t xml:space="preserve">napisać i zaprezentować prace w języku </w:t>
            </w:r>
            <w:r>
              <w:t>angielskim</w:t>
            </w:r>
            <w:r w:rsidRPr="00EC2711">
              <w:t xml:space="preserve"> o różnej formie, celach, objętości i stylu z wykorzystaniem podstawowych ujęć teoretycznych dbając o kompozycję i poprawność językową.</w:t>
            </w:r>
          </w:p>
        </w:tc>
        <w:tc>
          <w:tcPr>
            <w:tcW w:w="1260" w:type="dxa"/>
            <w:vAlign w:val="center"/>
          </w:tcPr>
          <w:p w:rsidR="0027439C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K_U11</w:t>
            </w:r>
          </w:p>
          <w:p w:rsidR="0027439C" w:rsidRPr="00EC2711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K_U12</w:t>
            </w:r>
          </w:p>
        </w:tc>
      </w:tr>
      <w:tr w:rsidR="0027439C" w:rsidRPr="00EC2711">
        <w:trPr>
          <w:cantSplit/>
          <w:trHeight w:val="321"/>
        </w:trPr>
        <w:tc>
          <w:tcPr>
            <w:tcW w:w="907" w:type="dxa"/>
            <w:vAlign w:val="center"/>
          </w:tcPr>
          <w:p w:rsidR="0027439C" w:rsidRPr="00EC2711" w:rsidRDefault="0027439C" w:rsidP="00227FB1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27439C" w:rsidRPr="00EC2711" w:rsidRDefault="0027439C" w:rsidP="00227FB1">
            <w:pPr>
              <w:pStyle w:val="BodyText"/>
              <w:rPr>
                <w:rFonts w:cs="Times New Roman"/>
              </w:rPr>
            </w:pPr>
            <w:r>
              <w:t>Student w</w:t>
            </w:r>
            <w:r w:rsidRPr="00EC2711">
              <w:t>ykorzystuje wiedzę z zakresu procesów komunikowania interpersonalnego i społecznego oraz wdraża nabyte kompetencje komunikacyjne w celu skutecznego porozumiewania się w różnych sytuacj</w:t>
            </w:r>
            <w:r>
              <w:t>ach życiowych, współpracując przy tym z członkami grupy, której jest aktualnie członkiem.</w:t>
            </w:r>
          </w:p>
        </w:tc>
        <w:tc>
          <w:tcPr>
            <w:tcW w:w="1260" w:type="dxa"/>
            <w:vAlign w:val="center"/>
          </w:tcPr>
          <w:p w:rsidR="0027439C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K_U15</w:t>
            </w:r>
          </w:p>
          <w:p w:rsidR="0027439C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K_U18</w:t>
            </w:r>
          </w:p>
          <w:p w:rsidR="0027439C" w:rsidRPr="00EC2711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K_K03</w:t>
            </w:r>
          </w:p>
        </w:tc>
      </w:tr>
      <w:tr w:rsidR="0027439C" w:rsidRPr="00EC2711">
        <w:trPr>
          <w:cantSplit/>
          <w:trHeight w:val="464"/>
        </w:trPr>
        <w:tc>
          <w:tcPr>
            <w:tcW w:w="907" w:type="dxa"/>
            <w:vAlign w:val="center"/>
          </w:tcPr>
          <w:p w:rsidR="0027439C" w:rsidRPr="00EC2711" w:rsidRDefault="0027439C" w:rsidP="00227FB1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27439C" w:rsidRPr="00EC2711" w:rsidRDefault="0027439C" w:rsidP="00227FB1">
            <w:pPr>
              <w:pStyle w:val="BodyText"/>
            </w:pPr>
            <w:r>
              <w:t>Student o</w:t>
            </w:r>
            <w:r w:rsidRPr="00EC2711">
              <w:t>pisuje i różnicuje zakres posiadanej prz</w:t>
            </w:r>
            <w:r>
              <w:t>ez siebie wiedzy i umiejętności oraz r</w:t>
            </w:r>
            <w:r w:rsidRPr="00EC2711">
              <w:t>ozumie potrzebę ciągłego rozwoju zawodowego i dokształcania się.</w:t>
            </w:r>
          </w:p>
        </w:tc>
        <w:tc>
          <w:tcPr>
            <w:tcW w:w="1260" w:type="dxa"/>
            <w:vAlign w:val="center"/>
          </w:tcPr>
          <w:p w:rsidR="0027439C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K_K01</w:t>
            </w:r>
          </w:p>
          <w:p w:rsidR="0027439C" w:rsidRPr="00EC2711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K_K02</w:t>
            </w:r>
          </w:p>
        </w:tc>
      </w:tr>
      <w:tr w:rsidR="0027439C" w:rsidRPr="00EC2711">
        <w:trPr>
          <w:cantSplit/>
          <w:trHeight w:val="417"/>
        </w:trPr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:rsidR="0027439C" w:rsidRPr="00EC2711" w:rsidRDefault="0027439C" w:rsidP="00227FB1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bottom w:val="single" w:sz="12" w:space="0" w:color="auto"/>
              <w:right w:val="nil"/>
            </w:tcBorders>
          </w:tcPr>
          <w:p w:rsidR="0027439C" w:rsidRPr="00EC2711" w:rsidRDefault="0027439C" w:rsidP="00227FB1">
            <w:pPr>
              <w:pStyle w:val="BodyText"/>
            </w:pPr>
            <w:r>
              <w:t xml:space="preserve">Student partycypuje w </w:t>
            </w:r>
            <w:r w:rsidRPr="00EC2711">
              <w:t>życiu kulturalnym i mobilizuje innych do kontaktów z kulturą</w:t>
            </w:r>
            <w:r>
              <w:t xml:space="preserve"> krajów anglojęzycznych</w:t>
            </w:r>
            <w:r w:rsidRPr="00EC2711">
              <w:t>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27439C" w:rsidRPr="00EC2711" w:rsidRDefault="0027439C" w:rsidP="00227FB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K_K09</w:t>
            </w:r>
          </w:p>
        </w:tc>
      </w:tr>
    </w:tbl>
    <w:p w:rsidR="0027439C" w:rsidRDefault="0027439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401"/>
        <w:gridCol w:w="357"/>
        <w:gridCol w:w="1803"/>
      </w:tblGrid>
      <w:tr w:rsidR="0027439C">
        <w:trPr>
          <w:trHeight w:val="540"/>
        </w:trPr>
        <w:tc>
          <w:tcPr>
            <w:tcW w:w="10008" w:type="dxa"/>
            <w:gridSpan w:val="5"/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7439C">
        <w:tc>
          <w:tcPr>
            <w:tcW w:w="10008" w:type="dxa"/>
            <w:gridSpan w:val="5"/>
            <w:shd w:val="pct15" w:color="auto" w:fill="FFFFFF"/>
          </w:tcPr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27439C">
        <w:tc>
          <w:tcPr>
            <w:tcW w:w="10008" w:type="dxa"/>
            <w:gridSpan w:val="5"/>
          </w:tcPr>
          <w:p w:rsidR="0027439C" w:rsidRDefault="0027439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7439C">
        <w:tc>
          <w:tcPr>
            <w:tcW w:w="10008" w:type="dxa"/>
            <w:gridSpan w:val="5"/>
            <w:shd w:val="pct15" w:color="auto" w:fill="FFFFFF"/>
          </w:tcPr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27439C" w:rsidRPr="001F576E">
        <w:tc>
          <w:tcPr>
            <w:tcW w:w="10008" w:type="dxa"/>
            <w:gridSpan w:val="5"/>
          </w:tcPr>
          <w:p w:rsidR="0027439C" w:rsidRPr="00631BA9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  <w:p w:rsidR="0027439C" w:rsidRDefault="0027439C" w:rsidP="008C0D44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8C0D44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GRAMMAR</w:t>
            </w:r>
            <w:r w:rsidRPr="008C0D4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: </w:t>
            </w:r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>Present S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imple; Present Continuous</w:t>
            </w:r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 xml:space="preserve"> ( Future )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; Simple Past; Past Perfect , past participles; Relative pronouns; First Conditional; Comparative adjectives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br/>
              <w:t xml:space="preserve"> </w:t>
            </w:r>
          </w:p>
          <w:p w:rsidR="0027439C" w:rsidRDefault="0027439C" w:rsidP="008C0D44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8C0D44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VOCABULARY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: Weather , months , days; Daily routine , connectors , the time; Free time , adjectives of opinion; Appearance , clothes; Job adjectives , jobs; Shapes and materials;       Prepositions of place , movement , the time; Confusing verbs</w:t>
            </w:r>
          </w:p>
          <w:p w:rsidR="0027439C" w:rsidRPr="00482E1C" w:rsidRDefault="0027439C" w:rsidP="008C0D44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27439C" w:rsidRPr="00482E1C">
        <w:tc>
          <w:tcPr>
            <w:tcW w:w="10008" w:type="dxa"/>
            <w:gridSpan w:val="5"/>
            <w:shd w:val="pct15" w:color="auto" w:fill="FFFFFF"/>
          </w:tcPr>
          <w:p w:rsidR="0027439C" w:rsidRPr="00482E1C" w:rsidRDefault="0027439C">
            <w:pPr>
              <w:pStyle w:val="Heading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Laboratorium</w:t>
            </w:r>
          </w:p>
        </w:tc>
      </w:tr>
      <w:tr w:rsidR="0027439C" w:rsidRPr="00482E1C">
        <w:tc>
          <w:tcPr>
            <w:tcW w:w="10008" w:type="dxa"/>
            <w:gridSpan w:val="5"/>
          </w:tcPr>
          <w:p w:rsidR="0027439C" w:rsidRPr="00482E1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27439C" w:rsidRPr="00482E1C">
        <w:trPr>
          <w:trHeight w:val="644"/>
        </w:trPr>
        <w:tc>
          <w:tcPr>
            <w:tcW w:w="10008" w:type="dxa"/>
            <w:gridSpan w:val="5"/>
            <w:shd w:val="pct15" w:color="auto" w:fill="FFFFFF"/>
          </w:tcPr>
          <w:p w:rsidR="0027439C" w:rsidRPr="00482E1C" w:rsidRDefault="0027439C">
            <w:pPr>
              <w:pStyle w:val="Heading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Projekt</w:t>
            </w:r>
          </w:p>
        </w:tc>
      </w:tr>
      <w:tr w:rsidR="0027439C" w:rsidRPr="000F13A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  <w:p w:rsidR="0027439C" w:rsidRPr="00482E1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>L</w:t>
            </w:r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>iteratura podstawowa</w:t>
            </w:r>
          </w:p>
        </w:tc>
        <w:tc>
          <w:tcPr>
            <w:tcW w:w="7561" w:type="dxa"/>
            <w:gridSpan w:val="3"/>
            <w:tcBorders>
              <w:top w:val="single" w:sz="12" w:space="0" w:color="auto"/>
            </w:tcBorders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0F13A8">
              <w:rPr>
                <w:rFonts w:ascii="Cambria" w:hAnsi="Cambria" w:cs="Cambria"/>
                <w:sz w:val="24"/>
                <w:szCs w:val="24"/>
                <w:lang w:val="en-US"/>
              </w:rPr>
              <w:t>Clive Oxenden, Paul Seligson, Christian Lat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h</w:t>
            </w:r>
            <w:r w:rsidRPr="000F13A8">
              <w:rPr>
                <w:rFonts w:ascii="Cambria" w:hAnsi="Cambria" w:cs="Cambria"/>
                <w:sz w:val="24"/>
                <w:szCs w:val="24"/>
                <w:lang w:val="en-US"/>
              </w:rPr>
              <w:t>am-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Koening ,,</w:t>
            </w:r>
            <w:r w:rsidRPr="000F13A8">
              <w:rPr>
                <w:rFonts w:ascii="Cambria" w:hAnsi="Cambria" w:cs="Cambria"/>
                <w:sz w:val="24"/>
                <w:szCs w:val="24"/>
                <w:lang w:val="en-US"/>
              </w:rPr>
              <w:t xml:space="preserve">New English File 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“ – 2 , Student’s Book. Workbook.</w:t>
            </w:r>
          </w:p>
          <w:p w:rsidR="0027439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Michael Swan. Catherine Walter. The Good Grammar Book </w:t>
            </w:r>
          </w:p>
          <w:p w:rsidR="0027439C" w:rsidRPr="000F13A8" w:rsidRDefault="0027439C" w:rsidP="008C0D44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>Longman. Podręczny Słownik Angielsko-Polski</w:t>
            </w:r>
          </w:p>
        </w:tc>
      </w:tr>
      <w:tr w:rsidR="0027439C" w:rsidRPr="001F576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:rsidR="0027439C" w:rsidRPr="00422C53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Literatura uzupełniająca</w:t>
            </w:r>
          </w:p>
          <w:p w:rsidR="0027439C" w:rsidRPr="00422C53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561" w:type="dxa"/>
            <w:gridSpan w:val="3"/>
            <w:tcBorders>
              <w:bottom w:val="single" w:sz="12" w:space="0" w:color="auto"/>
            </w:tcBorders>
          </w:tcPr>
          <w:p w:rsidR="0027439C" w:rsidRDefault="0027439C">
            <w:pPr>
              <w:ind w:left="72"/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sz w:val="22"/>
                <w:szCs w:val="22"/>
              </w:rPr>
            </w:pPr>
            <w:r w:rsidRPr="00422C53">
              <w:rPr>
                <w:sz w:val="22"/>
                <w:szCs w:val="22"/>
                <w:lang w:val="en-US"/>
              </w:rPr>
              <w:t>Metody kształce</w:t>
            </w:r>
            <w:r>
              <w:rPr>
                <w:sz w:val="22"/>
                <w:szCs w:val="22"/>
              </w:rPr>
              <w:t>nia</w:t>
            </w:r>
          </w:p>
          <w:p w:rsidR="0027439C" w:rsidRDefault="0027439C">
            <w:pPr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7439C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27439C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audio-lingwalna;</w:t>
            </w:r>
          </w:p>
          <w:p w:rsidR="0027439C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27439C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27439C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27439C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27439C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27439C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7439C" w:rsidRDefault="002743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7439C" w:rsidRDefault="002743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848" w:type="dxa"/>
            <w:gridSpan w:val="3"/>
            <w:tcBorders>
              <w:bottom w:val="single" w:sz="2" w:space="0" w:color="auto"/>
            </w:tcBorders>
          </w:tcPr>
          <w:p w:rsidR="0027439C" w:rsidRPr="00991D1F" w:rsidRDefault="0027439C" w:rsidP="00B90515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>2 testy pisemne obejmujące zagadnienia gramatyczne, słuchanie i czytanie ze zrozumieniem, słownictwo.</w:t>
            </w:r>
          </w:p>
        </w:tc>
        <w:tc>
          <w:tcPr>
            <w:tcW w:w="2160" w:type="dxa"/>
            <w:gridSpan w:val="2"/>
            <w:tcBorders>
              <w:bottom w:val="single" w:sz="2" w:space="0" w:color="auto"/>
            </w:tcBorders>
          </w:tcPr>
          <w:p w:rsidR="0027439C" w:rsidRDefault="0027439C" w:rsidP="00B9051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1, 2, 4, 6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848" w:type="dxa"/>
            <w:gridSpan w:val="3"/>
          </w:tcPr>
          <w:p w:rsidR="0027439C" w:rsidRPr="00991D1F" w:rsidRDefault="0027439C" w:rsidP="00B90515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>Prace domowe</w:t>
            </w:r>
          </w:p>
        </w:tc>
        <w:tc>
          <w:tcPr>
            <w:tcW w:w="2160" w:type="dxa"/>
            <w:gridSpan w:val="2"/>
          </w:tcPr>
          <w:p w:rsidR="0027439C" w:rsidRDefault="0027439C" w:rsidP="00B9051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1, 2, 4, 7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848" w:type="dxa"/>
            <w:gridSpan w:val="3"/>
            <w:tcBorders>
              <w:bottom w:val="single" w:sz="12" w:space="0" w:color="auto"/>
            </w:tcBorders>
          </w:tcPr>
          <w:p w:rsidR="0027439C" w:rsidRPr="00991D1F" w:rsidRDefault="0027439C" w:rsidP="00B90515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 xml:space="preserve">2 wypowiedzi ustne 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:rsidR="0027439C" w:rsidRDefault="0027439C" w:rsidP="00B9051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1, 2, 3, 4, 5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27439C" w:rsidRPr="006F53AD" w:rsidRDefault="0027439C">
            <w:p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>Forma i warunki zaliczenia</w:t>
            </w:r>
          </w:p>
          <w:p w:rsidR="0027439C" w:rsidRPr="006F53AD" w:rsidRDefault="0027439C">
            <w:pPr>
              <w:rPr>
                <w:sz w:val="24"/>
                <w:szCs w:val="24"/>
              </w:rPr>
            </w:pPr>
          </w:p>
          <w:p w:rsidR="0027439C" w:rsidRPr="006F53A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601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7439C" w:rsidRDefault="0027439C" w:rsidP="00063E8C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ZO:</w:t>
            </w:r>
          </w:p>
          <w:p w:rsidR="0027439C" w:rsidRPr="006F53AD" w:rsidRDefault="0027439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>frekwencja</w:t>
            </w:r>
            <w:r>
              <w:rPr>
                <w:sz w:val="24"/>
                <w:szCs w:val="24"/>
              </w:rPr>
              <w:t xml:space="preserve"> (5%)</w:t>
            </w:r>
          </w:p>
          <w:p w:rsidR="0027439C" w:rsidRPr="006F53AD" w:rsidRDefault="0027439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>praca na zajęciach/aktywność</w:t>
            </w:r>
            <w:r>
              <w:rPr>
                <w:sz w:val="24"/>
                <w:szCs w:val="24"/>
              </w:rPr>
              <w:t xml:space="preserve"> (10%)</w:t>
            </w:r>
          </w:p>
          <w:p w:rsidR="0027439C" w:rsidRPr="006F53AD" w:rsidRDefault="0027439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>pisemne testy sprawdzające</w:t>
            </w:r>
            <w:r>
              <w:rPr>
                <w:sz w:val="24"/>
                <w:szCs w:val="24"/>
              </w:rPr>
              <w:t xml:space="preserve"> (25%)</w:t>
            </w:r>
          </w:p>
          <w:p w:rsidR="0027439C" w:rsidRPr="006F53AD" w:rsidRDefault="0027439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 xml:space="preserve">praca w grupach </w:t>
            </w:r>
            <w:r>
              <w:rPr>
                <w:sz w:val="24"/>
                <w:szCs w:val="24"/>
              </w:rPr>
              <w:t>(10%)</w:t>
            </w:r>
          </w:p>
          <w:p w:rsidR="0027439C" w:rsidRPr="006F53AD" w:rsidRDefault="0027439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 xml:space="preserve">końcowe zaliczenie pisemne </w:t>
            </w:r>
            <w:r>
              <w:rPr>
                <w:sz w:val="24"/>
                <w:szCs w:val="24"/>
              </w:rPr>
              <w:t>(50%)</w:t>
            </w:r>
          </w:p>
        </w:tc>
      </w:tr>
    </w:tbl>
    <w:p w:rsidR="0027439C" w:rsidRDefault="0027439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27439C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7439C">
        <w:trPr>
          <w:trHeight w:val="263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27439C">
        <w:trPr>
          <w:trHeight w:val="262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7439C">
        <w:trPr>
          <w:trHeight w:val="262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7439C">
        <w:trPr>
          <w:trHeight w:val="262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27439C">
        <w:trPr>
          <w:trHeight w:val="262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13</w:t>
            </w:r>
          </w:p>
        </w:tc>
      </w:tr>
      <w:tr w:rsidR="0027439C">
        <w:trPr>
          <w:trHeight w:val="262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7439C">
        <w:trPr>
          <w:trHeight w:val="262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27439C">
        <w:trPr>
          <w:trHeight w:val="262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2 </w:t>
            </w:r>
          </w:p>
        </w:tc>
      </w:tr>
      <w:tr w:rsidR="0027439C">
        <w:trPr>
          <w:trHeight w:val="262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7439C">
        <w:trPr>
          <w:trHeight w:val="262"/>
        </w:trPr>
        <w:tc>
          <w:tcPr>
            <w:tcW w:w="4723" w:type="dxa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27439C">
        <w:trPr>
          <w:trHeight w:val="417"/>
        </w:trPr>
        <w:tc>
          <w:tcPr>
            <w:tcW w:w="4723" w:type="dxa"/>
            <w:shd w:val="clear" w:color="auto" w:fill="C0C0C0"/>
          </w:tcPr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27439C">
        <w:trPr>
          <w:trHeight w:val="262"/>
        </w:trPr>
        <w:tc>
          <w:tcPr>
            <w:tcW w:w="4723" w:type="dxa"/>
            <w:shd w:val="clear" w:color="auto" w:fill="C0C0C0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27439C" w:rsidRDefault="0027439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(30+13=43)</w:t>
            </w:r>
          </w:p>
          <w:p w:rsidR="0027439C" w:rsidRDefault="002743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1,7 ECTS</w:t>
            </w:r>
          </w:p>
        </w:tc>
      </w:tr>
      <w:tr w:rsidR="0027439C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 ECTS</w:t>
            </w:r>
          </w:p>
        </w:tc>
      </w:tr>
    </w:tbl>
    <w:p w:rsidR="0027439C" w:rsidRDefault="0027439C"/>
    <w:p w:rsidR="0027439C" w:rsidRDefault="0027439C"/>
    <w:p w:rsidR="0027439C" w:rsidRDefault="0027439C"/>
    <w:p w:rsidR="0027439C" w:rsidRDefault="0027439C"/>
    <w:sectPr w:rsidR="0027439C" w:rsidSect="00B80A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9672D5"/>
    <w:multiLevelType w:val="hybridMultilevel"/>
    <w:tmpl w:val="515A44E8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stylePaneFormatFilter w:val="3F01"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3D2"/>
    <w:rsid w:val="00063E8C"/>
    <w:rsid w:val="000A411D"/>
    <w:rsid w:val="000F13A8"/>
    <w:rsid w:val="00135DBB"/>
    <w:rsid w:val="0018120E"/>
    <w:rsid w:val="001A5F0F"/>
    <w:rsid w:val="001A7B88"/>
    <w:rsid w:val="001F576E"/>
    <w:rsid w:val="00227FB1"/>
    <w:rsid w:val="002469CF"/>
    <w:rsid w:val="0027439C"/>
    <w:rsid w:val="002C1665"/>
    <w:rsid w:val="003060C4"/>
    <w:rsid w:val="00312C09"/>
    <w:rsid w:val="00320445"/>
    <w:rsid w:val="0034420A"/>
    <w:rsid w:val="00422C53"/>
    <w:rsid w:val="00476D71"/>
    <w:rsid w:val="00482E1C"/>
    <w:rsid w:val="004A185F"/>
    <w:rsid w:val="004C3100"/>
    <w:rsid w:val="00631BA9"/>
    <w:rsid w:val="00643104"/>
    <w:rsid w:val="00686E30"/>
    <w:rsid w:val="006D30C6"/>
    <w:rsid w:val="006D66EA"/>
    <w:rsid w:val="006F53AD"/>
    <w:rsid w:val="0070048D"/>
    <w:rsid w:val="00721C0A"/>
    <w:rsid w:val="0080357C"/>
    <w:rsid w:val="0082261C"/>
    <w:rsid w:val="008308DD"/>
    <w:rsid w:val="008B2A5E"/>
    <w:rsid w:val="008C0D44"/>
    <w:rsid w:val="008F3FB6"/>
    <w:rsid w:val="009003D2"/>
    <w:rsid w:val="009178D0"/>
    <w:rsid w:val="00947885"/>
    <w:rsid w:val="00987261"/>
    <w:rsid w:val="00991D1F"/>
    <w:rsid w:val="009B46D5"/>
    <w:rsid w:val="009D3EE3"/>
    <w:rsid w:val="00A501A4"/>
    <w:rsid w:val="00A54396"/>
    <w:rsid w:val="00A85C1E"/>
    <w:rsid w:val="00A86DFC"/>
    <w:rsid w:val="00AF352C"/>
    <w:rsid w:val="00B80AC2"/>
    <w:rsid w:val="00B90515"/>
    <w:rsid w:val="00C339A3"/>
    <w:rsid w:val="00D304CD"/>
    <w:rsid w:val="00D67307"/>
    <w:rsid w:val="00DB659A"/>
    <w:rsid w:val="00DC6FA3"/>
    <w:rsid w:val="00E01539"/>
    <w:rsid w:val="00E66791"/>
    <w:rsid w:val="00EC2711"/>
    <w:rsid w:val="00F12BEE"/>
    <w:rsid w:val="00F16C8E"/>
    <w:rsid w:val="00F7434B"/>
    <w:rsid w:val="00F86FDF"/>
    <w:rsid w:val="00FE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AC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0AC2"/>
    <w:pPr>
      <w:keepNext/>
      <w:snapToGrid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0AC2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15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15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efaultParagraphFont"/>
    <w:uiPriority w:val="99"/>
    <w:rsid w:val="00B80AC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rsid w:val="00B80AC2"/>
    <w:pPr>
      <w:jc w:val="both"/>
    </w:pPr>
    <w:rPr>
      <w:rFonts w:ascii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6158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09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688</Words>
  <Characters>4130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cp:lastPrinted>2012-09-19T16:29:00Z</cp:lastPrinted>
  <dcterms:created xsi:type="dcterms:W3CDTF">2012-09-19T16:29:00Z</dcterms:created>
  <dcterms:modified xsi:type="dcterms:W3CDTF">2012-09-19T16:29:00Z</dcterms:modified>
</cp:coreProperties>
</file>